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1CB2" w:rsidRDefault="00011CB2" w:rsidP="00011C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Stephen PYLE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011CB2" w:rsidRDefault="00011CB2" w:rsidP="00011C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Exilond</w:t>
      </w:r>
      <w:proofErr w:type="spellEnd"/>
      <w:r>
        <w:rPr>
          <w:rFonts w:ascii="Times New Roman" w:hAnsi="Times New Roman" w:cs="Times New Roman"/>
        </w:rPr>
        <w:t xml:space="preserve"> by Exeter, Devon.</w:t>
      </w:r>
    </w:p>
    <w:p w:rsidR="00011CB2" w:rsidRDefault="00011CB2" w:rsidP="00011CB2">
      <w:pPr>
        <w:rPr>
          <w:rFonts w:ascii="Times New Roman" w:hAnsi="Times New Roman" w:cs="Times New Roman"/>
        </w:rPr>
      </w:pPr>
    </w:p>
    <w:p w:rsidR="00011CB2" w:rsidRDefault="00011CB2" w:rsidP="00011CB2">
      <w:pPr>
        <w:rPr>
          <w:rFonts w:ascii="Times New Roman" w:hAnsi="Times New Roman" w:cs="Times New Roman"/>
        </w:rPr>
      </w:pPr>
    </w:p>
    <w:p w:rsidR="00011CB2" w:rsidRDefault="00011CB2" w:rsidP="00011C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Cruse(q.v.) and his wife, Katherine(q.v.), brought a plaint of assault</w:t>
      </w:r>
    </w:p>
    <w:p w:rsidR="00011CB2" w:rsidRDefault="00011CB2" w:rsidP="00011C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wife against him.</w:t>
      </w:r>
    </w:p>
    <w:p w:rsidR="00011CB2" w:rsidRDefault="00011CB2" w:rsidP="00011C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36EE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011CB2" w:rsidRDefault="00011CB2" w:rsidP="00011CB2">
      <w:pPr>
        <w:rPr>
          <w:rFonts w:ascii="Times New Roman" w:hAnsi="Times New Roman" w:cs="Times New Roman"/>
        </w:rPr>
      </w:pPr>
    </w:p>
    <w:p w:rsidR="00011CB2" w:rsidRDefault="00011CB2" w:rsidP="00011CB2">
      <w:pPr>
        <w:rPr>
          <w:rFonts w:ascii="Times New Roman" w:hAnsi="Times New Roman" w:cs="Times New Roman"/>
        </w:rPr>
      </w:pPr>
    </w:p>
    <w:p w:rsidR="00011CB2" w:rsidRDefault="00011CB2" w:rsidP="00011C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August 2017</w:t>
      </w:r>
    </w:p>
    <w:p w:rsidR="006B2F86" w:rsidRPr="00E71FC3" w:rsidRDefault="00011CB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1CB2" w:rsidRDefault="00011CB2" w:rsidP="00E71FC3">
      <w:r>
        <w:separator/>
      </w:r>
    </w:p>
  </w:endnote>
  <w:endnote w:type="continuationSeparator" w:id="0">
    <w:p w:rsidR="00011CB2" w:rsidRDefault="00011CB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1CB2" w:rsidRDefault="00011CB2" w:rsidP="00E71FC3">
      <w:r>
        <w:separator/>
      </w:r>
    </w:p>
  </w:footnote>
  <w:footnote w:type="continuationSeparator" w:id="0">
    <w:p w:rsidR="00011CB2" w:rsidRDefault="00011CB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CB2"/>
    <w:rsid w:val="00011CB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44634F-F15B-42FF-90C1-AB06FD05B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11CB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11C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2017-09-01T18:52:00Z</dcterms:created>
  <dcterms:modified xsi:type="dcterms:W3CDTF">2017-09-01T18:54:00Z</dcterms:modified>
</cp:coreProperties>
</file>